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BB1C8" w14:textId="77777777" w:rsidR="00EE2076" w:rsidRPr="00EE2076" w:rsidRDefault="00EE2076" w:rsidP="00EE2076">
      <w:pPr>
        <w:jc w:val="center"/>
        <w:rPr>
          <w:b/>
          <w:bCs/>
          <w:noProof/>
        </w:rPr>
      </w:pPr>
      <w:r w:rsidRPr="00EE2076">
        <w:rPr>
          <w:b/>
          <w:bCs/>
          <w:noProof/>
        </w:rPr>
        <w:t>Blockseminar: Klassengespräche. Videos für Tag 1</w:t>
      </w:r>
    </w:p>
    <w:p w14:paraId="4F10111C" w14:textId="77777777" w:rsidR="00EE2076" w:rsidRPr="006360F0" w:rsidRDefault="00EE2076" w:rsidP="00EE2076">
      <w:pPr>
        <w:rPr>
          <w:b/>
          <w:bCs/>
          <w:noProof/>
          <w:lang w:val="en-US"/>
        </w:rPr>
      </w:pPr>
      <w:r w:rsidRPr="006360F0">
        <w:rPr>
          <w:b/>
          <w:bCs/>
          <w:noProof/>
          <w:lang w:val="en-US"/>
        </w:rPr>
        <w:t>Quelle: Meta-Videoportal</w:t>
      </w:r>
    </w:p>
    <w:p w14:paraId="4D6BD881" w14:textId="366D35A4" w:rsidR="00F91EEE" w:rsidRPr="006360F0" w:rsidRDefault="00EE2076" w:rsidP="00EE2076">
      <w:pPr>
        <w:rPr>
          <w:b/>
          <w:bCs/>
          <w:noProof/>
          <w:lang w:val="en-US"/>
        </w:rPr>
      </w:pPr>
      <w:r w:rsidRPr="006360F0">
        <w:rPr>
          <w:b/>
          <w:bCs/>
          <w:noProof/>
          <w:lang w:val="en-US"/>
        </w:rPr>
        <w:t>Anmeldung:</w:t>
      </w:r>
    </w:p>
    <w:tbl>
      <w:tblPr>
        <w:tblStyle w:val="TableGrid"/>
        <w:tblW w:w="13802" w:type="dxa"/>
        <w:tblInd w:w="794" w:type="dxa"/>
        <w:tblLook w:val="04A0" w:firstRow="1" w:lastRow="0" w:firstColumn="1" w:lastColumn="0" w:noHBand="0" w:noVBand="1"/>
      </w:tblPr>
      <w:tblGrid>
        <w:gridCol w:w="3984"/>
        <w:gridCol w:w="4715"/>
        <w:gridCol w:w="5103"/>
      </w:tblGrid>
      <w:tr w:rsidR="0079531A" w14:paraId="599851F4" w14:textId="77777777" w:rsidTr="00CF7D42">
        <w:tc>
          <w:tcPr>
            <w:tcW w:w="3984" w:type="dxa"/>
            <w:shd w:val="clear" w:color="auto" w:fill="00E5B6" w:themeFill="accent1"/>
          </w:tcPr>
          <w:p w14:paraId="16834EC8" w14:textId="5020F958" w:rsidR="0079531A" w:rsidRDefault="0079531A" w:rsidP="0079531A">
            <w:pPr>
              <w:tabs>
                <w:tab w:val="left" w:pos="4696"/>
              </w:tabs>
              <w:ind w:left="0"/>
              <w:rPr>
                <w:noProof/>
                <w:lang w:val="en-US"/>
              </w:rPr>
            </w:pPr>
            <w:r w:rsidRPr="00CD134B">
              <w:rPr>
                <w:b/>
                <w:bCs/>
              </w:rPr>
              <w:t>Video</w:t>
            </w:r>
          </w:p>
        </w:tc>
        <w:tc>
          <w:tcPr>
            <w:tcW w:w="4715" w:type="dxa"/>
            <w:shd w:val="clear" w:color="auto" w:fill="00E5B6" w:themeFill="accent1"/>
          </w:tcPr>
          <w:p w14:paraId="467207E7" w14:textId="1C0A7598" w:rsidR="0079531A" w:rsidRDefault="0079531A" w:rsidP="0079531A">
            <w:pPr>
              <w:tabs>
                <w:tab w:val="left" w:pos="4696"/>
              </w:tabs>
              <w:ind w:left="0"/>
              <w:rPr>
                <w:noProof/>
                <w:lang w:val="en-US"/>
              </w:rPr>
            </w:pPr>
            <w:r w:rsidRPr="00CD134B">
              <w:rPr>
                <w:b/>
                <w:bCs/>
              </w:rPr>
              <w:t>+</w:t>
            </w:r>
          </w:p>
        </w:tc>
        <w:tc>
          <w:tcPr>
            <w:tcW w:w="5103" w:type="dxa"/>
            <w:shd w:val="clear" w:color="auto" w:fill="00E5B6" w:themeFill="accent1"/>
          </w:tcPr>
          <w:p w14:paraId="1FA5FA11" w14:textId="584E0CC7" w:rsidR="0079531A" w:rsidRDefault="0079531A" w:rsidP="0079531A">
            <w:pPr>
              <w:tabs>
                <w:tab w:val="left" w:pos="4696"/>
              </w:tabs>
              <w:ind w:left="0"/>
              <w:rPr>
                <w:noProof/>
                <w:lang w:val="en-US"/>
              </w:rPr>
            </w:pPr>
            <w:r w:rsidRPr="00CD134B">
              <w:rPr>
                <w:b/>
                <w:bCs/>
              </w:rPr>
              <w:t>-</w:t>
            </w:r>
          </w:p>
        </w:tc>
      </w:tr>
      <w:tr w:rsidR="0079531A" w:rsidRPr="0079531A" w14:paraId="55C9C4FC" w14:textId="77777777" w:rsidTr="00CF7D42">
        <w:tc>
          <w:tcPr>
            <w:tcW w:w="3984" w:type="dxa"/>
          </w:tcPr>
          <w:p w14:paraId="454D0FD9" w14:textId="77777777" w:rsidR="0079531A" w:rsidRDefault="0079531A" w:rsidP="00CF7D42">
            <w:pPr>
              <w:ind w:left="0"/>
            </w:pPr>
            <w:r>
              <w:t xml:space="preserve">Deiche (32:00-35:50), </w:t>
            </w:r>
          </w:p>
          <w:p w14:paraId="3865E4B4" w14:textId="77777777" w:rsidR="0079531A" w:rsidRDefault="0079531A" w:rsidP="00CF7D42">
            <w:pPr>
              <w:ind w:left="0"/>
            </w:pPr>
            <w:r>
              <w:t>7. Klasse</w:t>
            </w:r>
          </w:p>
          <w:p w14:paraId="3803A44F" w14:textId="77777777" w:rsidR="0079531A" w:rsidRDefault="0079531A" w:rsidP="00CF7D42">
            <w:pPr>
              <w:ind w:left="0"/>
            </w:pPr>
            <w:hyperlink r:id="rId8" w:anchor="GEO_K7_LK6_1ES_LEB_KF" w:history="1">
              <w:r w:rsidRPr="00CD134B">
                <w:rPr>
                  <w:rStyle w:val="Hyperlink"/>
                </w:rPr>
                <w:t>Lin</w:t>
              </w:r>
              <w:r w:rsidRPr="00CD134B">
                <w:rPr>
                  <w:rStyle w:val="Hyperlink"/>
                </w:rPr>
                <w:t>k</w:t>
              </w:r>
            </w:hyperlink>
          </w:p>
          <w:p w14:paraId="7EC33925" w14:textId="77777777" w:rsidR="0079531A" w:rsidRDefault="0079531A" w:rsidP="00CF7D42">
            <w:pPr>
              <w:ind w:left="0"/>
            </w:pPr>
          </w:p>
          <w:p w14:paraId="2A570647" w14:textId="22744777" w:rsidR="0079531A" w:rsidRDefault="0079531A" w:rsidP="0079531A">
            <w:pPr>
              <w:tabs>
                <w:tab w:val="left" w:pos="4696"/>
              </w:tabs>
              <w:ind w:left="0"/>
              <w:rPr>
                <w:noProof/>
                <w:lang w:val="en-US"/>
              </w:rPr>
            </w:pPr>
            <w:r>
              <w:t>Positivbeispiel</w:t>
            </w:r>
          </w:p>
        </w:tc>
        <w:tc>
          <w:tcPr>
            <w:tcW w:w="4715" w:type="dxa"/>
          </w:tcPr>
          <w:p w14:paraId="61E65FFE" w14:textId="77777777" w:rsidR="0079531A" w:rsidRDefault="0079531A" w:rsidP="0079531A">
            <w:pPr>
              <w:pStyle w:val="ListParagraph"/>
              <w:numPr>
                <w:ilvl w:val="0"/>
                <w:numId w:val="17"/>
              </w:numPr>
              <w:spacing w:line="240" w:lineRule="auto"/>
            </w:pPr>
            <w:r>
              <w:t>LK nennt Namen</w:t>
            </w:r>
          </w:p>
          <w:p w14:paraId="5DFD8337" w14:textId="77777777" w:rsidR="0079531A" w:rsidRDefault="0079531A" w:rsidP="0079531A">
            <w:pPr>
              <w:pStyle w:val="ListParagraph"/>
              <w:numPr>
                <w:ilvl w:val="0"/>
                <w:numId w:val="17"/>
              </w:numPr>
              <w:spacing w:line="240" w:lineRule="auto"/>
            </w:pPr>
            <w:r>
              <w:t>LK entwickelt geminsam mit den SuS Ideen weiter („Ist das eine Passende Maßnahme, begründet)</w:t>
            </w:r>
          </w:p>
          <w:p w14:paraId="619FBD0E" w14:textId="77777777" w:rsidR="0079531A" w:rsidRDefault="0079531A" w:rsidP="0079531A">
            <w:pPr>
              <w:pStyle w:val="ListParagraph"/>
              <w:numPr>
                <w:ilvl w:val="0"/>
                <w:numId w:val="17"/>
              </w:numPr>
              <w:spacing w:line="240" w:lineRule="auto"/>
            </w:pPr>
            <w:r>
              <w:t>Lehrer fordert Begründungen ein</w:t>
            </w:r>
          </w:p>
          <w:p w14:paraId="4824A764" w14:textId="77777777" w:rsidR="0079531A" w:rsidRDefault="0079531A" w:rsidP="0079531A">
            <w:pPr>
              <w:pStyle w:val="ListParagraph"/>
              <w:numPr>
                <w:ilvl w:val="0"/>
                <w:numId w:val="17"/>
              </w:numPr>
              <w:spacing w:line="240" w:lineRule="auto"/>
            </w:pPr>
            <w:r>
              <w:t>Könnte man an anderen Stellen der Elbe machen für HH selbst nicht („Gute Idee“)</w:t>
            </w:r>
          </w:p>
          <w:p w14:paraId="6798A975" w14:textId="77777777" w:rsidR="0079531A" w:rsidRPr="0079531A" w:rsidRDefault="0079531A" w:rsidP="0079531A">
            <w:pPr>
              <w:tabs>
                <w:tab w:val="left" w:pos="4696"/>
              </w:tabs>
              <w:ind w:left="0"/>
              <w:rPr>
                <w:noProof/>
              </w:rPr>
            </w:pPr>
          </w:p>
        </w:tc>
        <w:tc>
          <w:tcPr>
            <w:tcW w:w="5103" w:type="dxa"/>
          </w:tcPr>
          <w:p w14:paraId="66A9DB46" w14:textId="413670FC" w:rsidR="0079531A" w:rsidRPr="0079531A" w:rsidRDefault="0079531A" w:rsidP="0079531A">
            <w:pPr>
              <w:tabs>
                <w:tab w:val="left" w:pos="4696"/>
              </w:tabs>
              <w:ind w:left="0"/>
              <w:rPr>
                <w:noProof/>
              </w:rPr>
            </w:pPr>
            <w:r>
              <w:t xml:space="preserve">Beim dritten Aufgabenteil wird nicht mehr auf die </w:t>
            </w:r>
            <w:proofErr w:type="spellStart"/>
            <w:r>
              <w:t>SuS</w:t>
            </w:r>
            <w:proofErr w:type="spellEnd"/>
            <w:r>
              <w:t xml:space="preserve"> eingegangen, nur noch abgenickt</w:t>
            </w:r>
          </w:p>
        </w:tc>
      </w:tr>
      <w:tr w:rsidR="0079531A" w:rsidRPr="0079531A" w14:paraId="4888A74A" w14:textId="77777777" w:rsidTr="00CF7D42">
        <w:tc>
          <w:tcPr>
            <w:tcW w:w="3984" w:type="dxa"/>
          </w:tcPr>
          <w:p w14:paraId="60993C3A" w14:textId="77777777" w:rsidR="0079531A" w:rsidRDefault="0079531A" w:rsidP="00CF7D42">
            <w:pPr>
              <w:ind w:left="0"/>
            </w:pPr>
            <w:r>
              <w:t xml:space="preserve">Schwimmen und Sinken, </w:t>
            </w:r>
          </w:p>
          <w:p w14:paraId="71A85E40" w14:textId="77777777" w:rsidR="0079531A" w:rsidRDefault="0079531A" w:rsidP="00CF7D42">
            <w:pPr>
              <w:ind w:left="0"/>
            </w:pPr>
            <w:r>
              <w:t xml:space="preserve">Klasse 2 </w:t>
            </w:r>
          </w:p>
          <w:p w14:paraId="6334ADA4" w14:textId="77777777" w:rsidR="0079531A" w:rsidRDefault="0079531A" w:rsidP="00CF7D42">
            <w:pPr>
              <w:ind w:left="0"/>
            </w:pPr>
            <w:r>
              <w:t>(11:55 – 18:00)</w:t>
            </w:r>
          </w:p>
          <w:p w14:paraId="76F65819" w14:textId="77777777" w:rsidR="0079531A" w:rsidRDefault="0079531A" w:rsidP="00CF7D42">
            <w:pPr>
              <w:ind w:left="0"/>
            </w:pPr>
          </w:p>
          <w:p w14:paraId="639EAA05" w14:textId="77777777" w:rsidR="0079531A" w:rsidRDefault="0079531A" w:rsidP="00CF7D42">
            <w:pPr>
              <w:ind w:left="0"/>
            </w:pPr>
            <w:hyperlink r:id="rId9" w:anchor="SAC_K2_LK2_1DS_SUS" w:history="1">
              <w:r w:rsidRPr="00AE08BB">
                <w:rPr>
                  <w:rStyle w:val="Hyperlink"/>
                </w:rPr>
                <w:t>Link</w:t>
              </w:r>
            </w:hyperlink>
          </w:p>
          <w:p w14:paraId="58ED743B" w14:textId="77777777" w:rsidR="0079531A" w:rsidRDefault="0079531A" w:rsidP="00CF7D42">
            <w:pPr>
              <w:ind w:left="0"/>
            </w:pPr>
          </w:p>
          <w:p w14:paraId="7A443DB1" w14:textId="2890E349" w:rsidR="0079531A" w:rsidRPr="0079531A" w:rsidRDefault="0079531A" w:rsidP="0079531A">
            <w:pPr>
              <w:tabs>
                <w:tab w:val="left" w:pos="4696"/>
              </w:tabs>
              <w:ind w:left="0"/>
              <w:rPr>
                <w:noProof/>
              </w:rPr>
            </w:pPr>
            <w:r>
              <w:t>Positivbeispiel</w:t>
            </w:r>
          </w:p>
        </w:tc>
        <w:tc>
          <w:tcPr>
            <w:tcW w:w="4715" w:type="dxa"/>
          </w:tcPr>
          <w:p w14:paraId="596C37EB" w14:textId="77777777" w:rsidR="0079531A" w:rsidRDefault="0079531A" w:rsidP="0079531A">
            <w:pPr>
              <w:pStyle w:val="ListParagraph"/>
              <w:numPr>
                <w:ilvl w:val="0"/>
                <w:numId w:val="17"/>
              </w:numPr>
              <w:spacing w:line="240" w:lineRule="auto"/>
            </w:pPr>
            <w:r>
              <w:t>Namen</w:t>
            </w:r>
          </w:p>
          <w:p w14:paraId="27AA0864" w14:textId="77777777" w:rsidR="0079531A" w:rsidRDefault="0079531A" w:rsidP="0079531A">
            <w:pPr>
              <w:pStyle w:val="ListParagraph"/>
              <w:numPr>
                <w:ilvl w:val="0"/>
                <w:numId w:val="17"/>
              </w:numPr>
              <w:spacing w:line="240" w:lineRule="auto"/>
            </w:pPr>
            <w:r>
              <w:t>Fragt nach (was für eine Platte?)</w:t>
            </w:r>
          </w:p>
          <w:p w14:paraId="4110ABE3" w14:textId="77777777" w:rsidR="0079531A" w:rsidRDefault="0079531A" w:rsidP="0079531A">
            <w:pPr>
              <w:pStyle w:val="ListParagraph"/>
              <w:numPr>
                <w:ilvl w:val="0"/>
                <w:numId w:val="17"/>
              </w:numPr>
              <w:spacing w:line="240" w:lineRule="auto"/>
            </w:pPr>
            <w:r>
              <w:t>Lässt begründen (Warum kann sie das gebrauchen)</w:t>
            </w:r>
          </w:p>
          <w:p w14:paraId="379EE8D9" w14:textId="77777777" w:rsidR="0079531A" w:rsidRDefault="0079531A" w:rsidP="0079531A">
            <w:pPr>
              <w:pStyle w:val="ListParagraph"/>
              <w:numPr>
                <w:ilvl w:val="0"/>
                <w:numId w:val="17"/>
              </w:numPr>
              <w:spacing w:line="240" w:lineRule="auto"/>
            </w:pPr>
            <w:r>
              <w:t>Fasst Beiträge zsammen</w:t>
            </w:r>
          </w:p>
          <w:p w14:paraId="6657AE50" w14:textId="77777777" w:rsidR="0079531A" w:rsidRDefault="0079531A" w:rsidP="0079531A">
            <w:pPr>
              <w:pStyle w:val="ListParagraph"/>
              <w:numPr>
                <w:ilvl w:val="0"/>
                <w:numId w:val="17"/>
              </w:numPr>
              <w:spacing w:line="240" w:lineRule="auto"/>
            </w:pPr>
            <w:r>
              <w:t>Lobt SuS (Super, ja)</w:t>
            </w:r>
          </w:p>
          <w:p w14:paraId="4CC718F7" w14:textId="77777777" w:rsidR="0079531A" w:rsidRDefault="0079531A" w:rsidP="0079531A">
            <w:pPr>
              <w:pStyle w:val="ListParagraph"/>
              <w:numPr>
                <w:ilvl w:val="0"/>
                <w:numId w:val="17"/>
              </w:numPr>
              <w:spacing w:line="240" w:lineRule="auto"/>
            </w:pPr>
            <w:r>
              <w:t>Ermutigt (vielleicht hast du ja eine andere Idee)</w:t>
            </w:r>
          </w:p>
          <w:p w14:paraId="26FFA697" w14:textId="0D1596C6" w:rsidR="0079531A" w:rsidRPr="0079531A" w:rsidRDefault="0079531A" w:rsidP="0079531A">
            <w:pPr>
              <w:tabs>
                <w:tab w:val="left" w:pos="4696"/>
              </w:tabs>
              <w:ind w:left="0"/>
              <w:rPr>
                <w:noProof/>
              </w:rPr>
            </w:pPr>
            <w:r>
              <w:t>Diskussion bei den Löchern wird aufgemacht</w:t>
            </w:r>
          </w:p>
        </w:tc>
        <w:tc>
          <w:tcPr>
            <w:tcW w:w="5103" w:type="dxa"/>
          </w:tcPr>
          <w:p w14:paraId="38A6A8ED" w14:textId="1045D1A5" w:rsidR="0079531A" w:rsidRPr="0079531A" w:rsidRDefault="0079531A" w:rsidP="0079531A">
            <w:pPr>
              <w:tabs>
                <w:tab w:val="left" w:pos="4696"/>
              </w:tabs>
              <w:ind w:left="0"/>
              <w:rPr>
                <w:noProof/>
              </w:rPr>
            </w:pPr>
            <w:r>
              <w:t>Wiederholt, aber warum geht es trotz Löcher schwimmt es?</w:t>
            </w:r>
          </w:p>
        </w:tc>
      </w:tr>
      <w:tr w:rsidR="0079531A" w14:paraId="647218D5" w14:textId="77777777" w:rsidTr="00CF7D42">
        <w:tc>
          <w:tcPr>
            <w:tcW w:w="3984" w:type="dxa"/>
          </w:tcPr>
          <w:p w14:paraId="618864C1" w14:textId="77777777" w:rsidR="0079531A" w:rsidRDefault="0079531A" w:rsidP="00CF7D42">
            <w:pPr>
              <w:ind w:left="0"/>
            </w:pPr>
            <w:r>
              <w:t xml:space="preserve">Savannen (1:12:00-1:19:00) </w:t>
            </w:r>
          </w:p>
          <w:p w14:paraId="488E3AB2" w14:textId="77777777" w:rsidR="0079531A" w:rsidRDefault="0079531A" w:rsidP="00CF7D42">
            <w:pPr>
              <w:ind w:left="0"/>
            </w:pPr>
          </w:p>
          <w:p w14:paraId="136E9ECD" w14:textId="77777777" w:rsidR="0079531A" w:rsidRDefault="0079531A" w:rsidP="00CF7D42">
            <w:pPr>
              <w:ind w:left="0"/>
            </w:pPr>
            <w:hyperlink r:id="rId10" w:anchor="GEO_K7_LK2_1DS_SAV" w:history="1">
              <w:r w:rsidRPr="0015282A">
                <w:rPr>
                  <w:rStyle w:val="Hyperlink"/>
                </w:rPr>
                <w:t>Link</w:t>
              </w:r>
            </w:hyperlink>
          </w:p>
          <w:p w14:paraId="15CED3AD" w14:textId="77777777" w:rsidR="0079531A" w:rsidRDefault="0079531A" w:rsidP="00CF7D42">
            <w:pPr>
              <w:ind w:left="0"/>
            </w:pPr>
          </w:p>
          <w:p w14:paraId="201BF170" w14:textId="3A9B45FA" w:rsidR="0079531A" w:rsidRDefault="0079531A" w:rsidP="0079531A">
            <w:pPr>
              <w:tabs>
                <w:tab w:val="left" w:pos="4696"/>
              </w:tabs>
              <w:ind w:left="0"/>
              <w:rPr>
                <w:noProof/>
                <w:lang w:val="en-US"/>
              </w:rPr>
            </w:pPr>
            <w:r>
              <w:t>Eher: Negativbeispiel</w:t>
            </w:r>
          </w:p>
        </w:tc>
        <w:tc>
          <w:tcPr>
            <w:tcW w:w="4715" w:type="dxa"/>
          </w:tcPr>
          <w:p w14:paraId="71D84F26" w14:textId="77777777" w:rsidR="0079531A" w:rsidRDefault="0079531A" w:rsidP="0079531A">
            <w:pPr>
              <w:pStyle w:val="ListParagraph"/>
              <w:numPr>
                <w:ilvl w:val="0"/>
                <w:numId w:val="17"/>
              </w:numPr>
              <w:spacing w:line="240" w:lineRule="auto"/>
            </w:pPr>
            <w:r>
              <w:t xml:space="preserve">Entwicklung durch nachfragen (wie? Was?) </w:t>
            </w:r>
          </w:p>
          <w:p w14:paraId="6B0A135A" w14:textId="12616203" w:rsidR="0079531A" w:rsidRPr="0079531A" w:rsidRDefault="0079531A" w:rsidP="0079531A">
            <w:pPr>
              <w:tabs>
                <w:tab w:val="left" w:pos="4696"/>
              </w:tabs>
              <w:ind w:left="0"/>
              <w:rPr>
                <w:noProof/>
              </w:rPr>
            </w:pPr>
            <w:r>
              <w:t xml:space="preserve">LK erklärt </w:t>
            </w:r>
            <w:proofErr w:type="gramStart"/>
            <w:r>
              <w:t>nochmal</w:t>
            </w:r>
            <w:proofErr w:type="gramEnd"/>
            <w:r>
              <w:t xml:space="preserve"> wie Wolken sich </w:t>
            </w:r>
            <w:proofErr w:type="gramStart"/>
            <w:r>
              <w:t>bilden</w:t>
            </w:r>
            <w:proofErr w:type="gramEnd"/>
          </w:p>
        </w:tc>
        <w:tc>
          <w:tcPr>
            <w:tcW w:w="5103" w:type="dxa"/>
          </w:tcPr>
          <w:p w14:paraId="3CF9D4A6" w14:textId="77777777" w:rsidR="0079531A" w:rsidRDefault="0079531A" w:rsidP="0079531A">
            <w:pPr>
              <w:pStyle w:val="ListParagraph"/>
              <w:numPr>
                <w:ilvl w:val="0"/>
                <w:numId w:val="17"/>
              </w:numPr>
              <w:spacing w:line="240" w:lineRule="auto"/>
            </w:pPr>
            <w:r>
              <w:t>„Hmhm“ Ablehnung ohne Weiterführung der Gedanken</w:t>
            </w:r>
          </w:p>
          <w:p w14:paraId="575FA9B0" w14:textId="77777777" w:rsidR="0079531A" w:rsidRDefault="0079531A" w:rsidP="0079531A">
            <w:pPr>
              <w:pStyle w:val="ListParagraph"/>
              <w:numPr>
                <w:ilvl w:val="0"/>
                <w:numId w:val="17"/>
              </w:numPr>
              <w:spacing w:line="240" w:lineRule="auto"/>
            </w:pPr>
            <w:r>
              <w:t xml:space="preserve">Super, </w:t>
            </w:r>
          </w:p>
          <w:p w14:paraId="0BFDA66C" w14:textId="77777777" w:rsidR="0079531A" w:rsidRDefault="0079531A" w:rsidP="0079531A">
            <w:pPr>
              <w:pStyle w:val="ListParagraph"/>
              <w:numPr>
                <w:ilvl w:val="0"/>
                <w:numId w:val="17"/>
              </w:numPr>
              <w:spacing w:line="240" w:lineRule="auto"/>
            </w:pPr>
            <w:r>
              <w:t>Ergebnisvergleich</w:t>
            </w:r>
          </w:p>
          <w:p w14:paraId="1CE63CC7" w14:textId="77777777" w:rsidR="0079531A" w:rsidRDefault="0079531A" w:rsidP="0079531A">
            <w:pPr>
              <w:pStyle w:val="ListParagraph"/>
              <w:numPr>
                <w:ilvl w:val="0"/>
                <w:numId w:val="17"/>
              </w:numPr>
              <w:spacing w:line="240" w:lineRule="auto"/>
            </w:pPr>
            <w:r>
              <w:t>IRE: „ne, die ist doch schon kalt… Emma?“</w:t>
            </w:r>
          </w:p>
          <w:p w14:paraId="47B652F8" w14:textId="77777777" w:rsidR="0079531A" w:rsidRDefault="0079531A" w:rsidP="0079531A">
            <w:pPr>
              <w:pStyle w:val="ListParagraph"/>
              <w:numPr>
                <w:ilvl w:val="0"/>
                <w:numId w:val="17"/>
              </w:numPr>
              <w:spacing w:line="240" w:lineRule="auto"/>
            </w:pPr>
            <w:r>
              <w:t>LK will nur die richtigen Antworten hören</w:t>
            </w:r>
          </w:p>
          <w:p w14:paraId="7C955057" w14:textId="3899C22B" w:rsidR="0079531A" w:rsidRDefault="0079531A" w:rsidP="0079531A">
            <w:pPr>
              <w:tabs>
                <w:tab w:val="left" w:pos="4696"/>
              </w:tabs>
              <w:ind w:left="0"/>
              <w:rPr>
                <w:noProof/>
                <w:lang w:val="en-US"/>
              </w:rPr>
            </w:pPr>
            <w:r>
              <w:t xml:space="preserve">Lehrervortrag bei Erläuterungen </w:t>
            </w:r>
          </w:p>
        </w:tc>
      </w:tr>
    </w:tbl>
    <w:p w14:paraId="47200D81" w14:textId="77777777" w:rsidR="00A03C24" w:rsidRDefault="00A03C24" w:rsidP="00EE2076">
      <w:pPr>
        <w:tabs>
          <w:tab w:val="left" w:pos="4696"/>
        </w:tabs>
        <w:rPr>
          <w:noProof/>
          <w:lang w:val="en-US"/>
        </w:rPr>
      </w:pPr>
    </w:p>
    <w:sectPr w:rsidR="00A03C24" w:rsidSect="00EE2076">
      <w:headerReference w:type="first" r:id="rId11"/>
      <w:type w:val="continuous"/>
      <w:pgSz w:w="16838" w:h="11906" w:orient="landscape"/>
      <w:pgMar w:top="1418" w:right="3232" w:bottom="1418" w:left="85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3297D" w14:textId="77777777" w:rsidR="007F1483" w:rsidRDefault="007F1483" w:rsidP="00BB7706">
      <w:pPr>
        <w:spacing w:line="240" w:lineRule="auto"/>
      </w:pPr>
      <w:r>
        <w:separator/>
      </w:r>
    </w:p>
  </w:endnote>
  <w:endnote w:type="continuationSeparator" w:id="0">
    <w:p w14:paraId="6E5426CD" w14:textId="77777777" w:rsidR="007F1483" w:rsidRDefault="007F1483" w:rsidP="00BB77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antumruy Pro SemiBold">
    <w:panose1 w:val="00000000000000000000"/>
    <w:charset w:val="00"/>
    <w:family w:val="auto"/>
    <w:pitch w:val="variable"/>
    <w:sig w:usb0="80000023" w:usb1="00000002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Kantumruy Pro">
    <w:panose1 w:val="00000000000000000000"/>
    <w:charset w:val="00"/>
    <w:family w:val="auto"/>
    <w:pitch w:val="variable"/>
    <w:sig w:usb0="80000023" w:usb1="00000002" w:usb2="0001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ntumruy Pro Medium">
    <w:panose1 w:val="00000000000000000000"/>
    <w:charset w:val="00"/>
    <w:family w:val="auto"/>
    <w:pitch w:val="variable"/>
    <w:sig w:usb0="80000023" w:usb1="00000002" w:usb2="0001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D5823" w14:textId="77777777" w:rsidR="007F1483" w:rsidRPr="00EF01EE" w:rsidRDefault="007F1483" w:rsidP="00EF01EE">
      <w:pPr>
        <w:spacing w:line="240" w:lineRule="auto"/>
      </w:pPr>
      <w:r>
        <w:separator/>
      </w:r>
      <w:r>
        <w:separator/>
      </w:r>
      <w:r>
        <w:separator/>
      </w:r>
    </w:p>
  </w:footnote>
  <w:footnote w:type="continuationSeparator" w:id="0">
    <w:p w14:paraId="7565380E" w14:textId="77777777" w:rsidR="007F1483" w:rsidRDefault="007F1483" w:rsidP="00BB77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0854C" w14:textId="77777777" w:rsidR="00974625" w:rsidRDefault="00974625" w:rsidP="00974625">
    <w:pPr>
      <w:pStyle w:val="Header"/>
    </w:pPr>
  </w:p>
  <w:p w14:paraId="4CD685E8" w14:textId="77777777" w:rsidR="00171A8C" w:rsidRPr="00974625" w:rsidRDefault="0088294E" w:rsidP="00974625">
    <w:pPr>
      <w:pStyle w:val="Header"/>
    </w:pPr>
    <w:r>
      <w:rPr>
        <w:noProof/>
      </w:rPr>
      <w:drawing>
        <wp:anchor distT="0" distB="0" distL="114300" distR="114300" simplePos="0" relativeHeight="251694080" behindDoc="1" locked="1" layoutInCell="1" allowOverlap="1" wp14:anchorId="1442CC30" wp14:editId="6A330BB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722610" cy="906145"/>
          <wp:effectExtent l="0" t="0" r="2540" b="8255"/>
          <wp:wrapNone/>
          <wp:docPr id="905124627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5124627" name="Grafik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97549" cy="9208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95104" behindDoc="1" locked="1" layoutInCell="1" allowOverlap="1" wp14:anchorId="5269C184" wp14:editId="3A23C5AA">
          <wp:simplePos x="0" y="0"/>
          <wp:positionH relativeFrom="column">
            <wp:posOffset>7945120</wp:posOffset>
          </wp:positionH>
          <wp:positionV relativeFrom="page">
            <wp:posOffset>45720</wp:posOffset>
          </wp:positionV>
          <wp:extent cx="2239010" cy="859790"/>
          <wp:effectExtent l="0" t="0" r="0" b="0"/>
          <wp:wrapNone/>
          <wp:docPr id="103023273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232735" name="Grafik 5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9010" cy="859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02EA6"/>
    <w:multiLevelType w:val="hybridMultilevel"/>
    <w:tmpl w:val="6C22B2AC"/>
    <w:lvl w:ilvl="0" w:tplc="00FAAF44">
      <w:start w:val="1"/>
      <w:numFmt w:val="bullet"/>
      <w:pStyle w:val="ListParagraph"/>
      <w:lvlText w:val="—"/>
      <w:lvlJc w:val="left"/>
      <w:pPr>
        <w:ind w:left="786" w:hanging="360"/>
      </w:pPr>
      <w:rPr>
        <w:rFonts w:ascii="Kantumruy Pro SemiBold" w:hAnsi="Kantumruy Pro SemiBold" w:cs="Kantumruy Pro SemiBold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BDF43A8"/>
    <w:multiLevelType w:val="hybridMultilevel"/>
    <w:tmpl w:val="28DE38BE"/>
    <w:lvl w:ilvl="0" w:tplc="C2B2DE0C">
      <w:start w:val="2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D646E"/>
    <w:multiLevelType w:val="hybridMultilevel"/>
    <w:tmpl w:val="A56E1342"/>
    <w:lvl w:ilvl="0" w:tplc="2780B468">
      <w:start w:val="1"/>
      <w:numFmt w:val="decimal"/>
      <w:pStyle w:val="Nummerierung"/>
      <w:lvlText w:val="%1."/>
      <w:lvlJc w:val="left"/>
      <w:pPr>
        <w:ind w:left="1514" w:hanging="360"/>
      </w:pPr>
    </w:lvl>
    <w:lvl w:ilvl="1" w:tplc="04070019" w:tentative="1">
      <w:start w:val="1"/>
      <w:numFmt w:val="lowerLetter"/>
      <w:lvlText w:val="%2."/>
      <w:lvlJc w:val="left"/>
      <w:pPr>
        <w:ind w:left="2234" w:hanging="360"/>
      </w:pPr>
    </w:lvl>
    <w:lvl w:ilvl="2" w:tplc="0407001B" w:tentative="1">
      <w:start w:val="1"/>
      <w:numFmt w:val="lowerRoman"/>
      <w:lvlText w:val="%3."/>
      <w:lvlJc w:val="right"/>
      <w:pPr>
        <w:ind w:left="2954" w:hanging="180"/>
      </w:pPr>
    </w:lvl>
    <w:lvl w:ilvl="3" w:tplc="0407000F" w:tentative="1">
      <w:start w:val="1"/>
      <w:numFmt w:val="decimal"/>
      <w:lvlText w:val="%4."/>
      <w:lvlJc w:val="left"/>
      <w:pPr>
        <w:ind w:left="3674" w:hanging="360"/>
      </w:pPr>
    </w:lvl>
    <w:lvl w:ilvl="4" w:tplc="04070019" w:tentative="1">
      <w:start w:val="1"/>
      <w:numFmt w:val="lowerLetter"/>
      <w:lvlText w:val="%5."/>
      <w:lvlJc w:val="left"/>
      <w:pPr>
        <w:ind w:left="4394" w:hanging="360"/>
      </w:pPr>
    </w:lvl>
    <w:lvl w:ilvl="5" w:tplc="0407001B" w:tentative="1">
      <w:start w:val="1"/>
      <w:numFmt w:val="lowerRoman"/>
      <w:lvlText w:val="%6."/>
      <w:lvlJc w:val="right"/>
      <w:pPr>
        <w:ind w:left="5114" w:hanging="180"/>
      </w:pPr>
    </w:lvl>
    <w:lvl w:ilvl="6" w:tplc="0407000F" w:tentative="1">
      <w:start w:val="1"/>
      <w:numFmt w:val="decimal"/>
      <w:lvlText w:val="%7."/>
      <w:lvlJc w:val="left"/>
      <w:pPr>
        <w:ind w:left="5834" w:hanging="360"/>
      </w:pPr>
    </w:lvl>
    <w:lvl w:ilvl="7" w:tplc="04070019" w:tentative="1">
      <w:start w:val="1"/>
      <w:numFmt w:val="lowerLetter"/>
      <w:lvlText w:val="%8."/>
      <w:lvlJc w:val="left"/>
      <w:pPr>
        <w:ind w:left="6554" w:hanging="360"/>
      </w:pPr>
    </w:lvl>
    <w:lvl w:ilvl="8" w:tplc="0407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3" w15:restartNumberingAfterBreak="0">
    <w:nsid w:val="501C04B3"/>
    <w:multiLevelType w:val="hybridMultilevel"/>
    <w:tmpl w:val="068C8BE4"/>
    <w:lvl w:ilvl="0" w:tplc="C2B2DE0C">
      <w:start w:val="2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A103C5"/>
    <w:multiLevelType w:val="hybridMultilevel"/>
    <w:tmpl w:val="AC6E6D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3251592">
    <w:abstractNumId w:val="2"/>
  </w:num>
  <w:num w:numId="2" w16cid:durableId="1702707994">
    <w:abstractNumId w:val="2"/>
    <w:lvlOverride w:ilvl="0">
      <w:startOverride w:val="1"/>
    </w:lvlOverride>
  </w:num>
  <w:num w:numId="3" w16cid:durableId="840580858">
    <w:abstractNumId w:val="2"/>
    <w:lvlOverride w:ilvl="0">
      <w:startOverride w:val="1"/>
    </w:lvlOverride>
  </w:num>
  <w:num w:numId="4" w16cid:durableId="874347617">
    <w:abstractNumId w:val="4"/>
  </w:num>
  <w:num w:numId="5" w16cid:durableId="1152258945">
    <w:abstractNumId w:val="0"/>
  </w:num>
  <w:num w:numId="6" w16cid:durableId="587226418">
    <w:abstractNumId w:val="0"/>
    <w:lvlOverride w:ilvl="0">
      <w:startOverride w:val="1"/>
    </w:lvlOverride>
  </w:num>
  <w:num w:numId="7" w16cid:durableId="1282415377">
    <w:abstractNumId w:val="0"/>
    <w:lvlOverride w:ilvl="0">
      <w:startOverride w:val="1"/>
    </w:lvlOverride>
  </w:num>
  <w:num w:numId="8" w16cid:durableId="228462340">
    <w:abstractNumId w:val="3"/>
  </w:num>
  <w:num w:numId="9" w16cid:durableId="1396583485">
    <w:abstractNumId w:val="0"/>
  </w:num>
  <w:num w:numId="10" w16cid:durableId="688025554">
    <w:abstractNumId w:val="0"/>
  </w:num>
  <w:num w:numId="11" w16cid:durableId="872691076">
    <w:abstractNumId w:val="0"/>
  </w:num>
  <w:num w:numId="12" w16cid:durableId="454714559">
    <w:abstractNumId w:val="0"/>
  </w:num>
  <w:num w:numId="13" w16cid:durableId="1233082490">
    <w:abstractNumId w:val="0"/>
  </w:num>
  <w:num w:numId="14" w16cid:durableId="281966">
    <w:abstractNumId w:val="0"/>
  </w:num>
  <w:num w:numId="15" w16cid:durableId="356322044">
    <w:abstractNumId w:val="0"/>
  </w:num>
  <w:num w:numId="16" w16cid:durableId="1968271134">
    <w:abstractNumId w:val="0"/>
  </w:num>
  <w:num w:numId="17" w16cid:durableId="152843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483"/>
    <w:rsid w:val="00002D2B"/>
    <w:rsid w:val="00004A90"/>
    <w:rsid w:val="00005B8E"/>
    <w:rsid w:val="0003678A"/>
    <w:rsid w:val="0005375D"/>
    <w:rsid w:val="000904F1"/>
    <w:rsid w:val="000E6ABB"/>
    <w:rsid w:val="00112594"/>
    <w:rsid w:val="0011616D"/>
    <w:rsid w:val="00150D93"/>
    <w:rsid w:val="00153675"/>
    <w:rsid w:val="00171A8C"/>
    <w:rsid w:val="00181B49"/>
    <w:rsid w:val="001A3EF2"/>
    <w:rsid w:val="001B62F3"/>
    <w:rsid w:val="001D125E"/>
    <w:rsid w:val="00227E82"/>
    <w:rsid w:val="002A1024"/>
    <w:rsid w:val="002C1677"/>
    <w:rsid w:val="002D4FC0"/>
    <w:rsid w:val="00307F21"/>
    <w:rsid w:val="0031311B"/>
    <w:rsid w:val="0031330A"/>
    <w:rsid w:val="00317BAC"/>
    <w:rsid w:val="00326D01"/>
    <w:rsid w:val="00343545"/>
    <w:rsid w:val="00343ED5"/>
    <w:rsid w:val="003706F8"/>
    <w:rsid w:val="00377E9B"/>
    <w:rsid w:val="00385B06"/>
    <w:rsid w:val="003E2EE2"/>
    <w:rsid w:val="003F189D"/>
    <w:rsid w:val="003F76CE"/>
    <w:rsid w:val="00425DF3"/>
    <w:rsid w:val="00437D8F"/>
    <w:rsid w:val="0044248C"/>
    <w:rsid w:val="00451A10"/>
    <w:rsid w:val="00455FED"/>
    <w:rsid w:val="004758A7"/>
    <w:rsid w:val="004D5F90"/>
    <w:rsid w:val="004E2DB3"/>
    <w:rsid w:val="004E3ACD"/>
    <w:rsid w:val="0050062A"/>
    <w:rsid w:val="005128F0"/>
    <w:rsid w:val="00530141"/>
    <w:rsid w:val="00571A2F"/>
    <w:rsid w:val="00573D80"/>
    <w:rsid w:val="005E6699"/>
    <w:rsid w:val="005F0BCC"/>
    <w:rsid w:val="005F136E"/>
    <w:rsid w:val="0060569D"/>
    <w:rsid w:val="006117D2"/>
    <w:rsid w:val="006156D3"/>
    <w:rsid w:val="00631B8C"/>
    <w:rsid w:val="00633B49"/>
    <w:rsid w:val="006360F0"/>
    <w:rsid w:val="0064771F"/>
    <w:rsid w:val="00674549"/>
    <w:rsid w:val="00676613"/>
    <w:rsid w:val="00691E24"/>
    <w:rsid w:val="006A2864"/>
    <w:rsid w:val="006C4D94"/>
    <w:rsid w:val="007047C1"/>
    <w:rsid w:val="00766AB4"/>
    <w:rsid w:val="0079531A"/>
    <w:rsid w:val="007D2252"/>
    <w:rsid w:val="007D6B9B"/>
    <w:rsid w:val="007F1483"/>
    <w:rsid w:val="007F347E"/>
    <w:rsid w:val="00812FE6"/>
    <w:rsid w:val="00816842"/>
    <w:rsid w:val="00823FC0"/>
    <w:rsid w:val="00833FDA"/>
    <w:rsid w:val="008440D8"/>
    <w:rsid w:val="0084787A"/>
    <w:rsid w:val="0086323E"/>
    <w:rsid w:val="0088294E"/>
    <w:rsid w:val="008B0AB0"/>
    <w:rsid w:val="008D4361"/>
    <w:rsid w:val="008D7A36"/>
    <w:rsid w:val="008E1C09"/>
    <w:rsid w:val="008E50F1"/>
    <w:rsid w:val="008E57A0"/>
    <w:rsid w:val="00914101"/>
    <w:rsid w:val="009311E1"/>
    <w:rsid w:val="009338A8"/>
    <w:rsid w:val="00974625"/>
    <w:rsid w:val="00983D65"/>
    <w:rsid w:val="009863E6"/>
    <w:rsid w:val="009B5E8A"/>
    <w:rsid w:val="009C6339"/>
    <w:rsid w:val="009E4F87"/>
    <w:rsid w:val="00A03C24"/>
    <w:rsid w:val="00A33028"/>
    <w:rsid w:val="00A377BB"/>
    <w:rsid w:val="00A8426A"/>
    <w:rsid w:val="00AB5F59"/>
    <w:rsid w:val="00B01615"/>
    <w:rsid w:val="00B04C2E"/>
    <w:rsid w:val="00B07D5D"/>
    <w:rsid w:val="00B22472"/>
    <w:rsid w:val="00B722AD"/>
    <w:rsid w:val="00BA0B2D"/>
    <w:rsid w:val="00BA7EB0"/>
    <w:rsid w:val="00BB4A0B"/>
    <w:rsid w:val="00BB7706"/>
    <w:rsid w:val="00BD1DEF"/>
    <w:rsid w:val="00BF2F6F"/>
    <w:rsid w:val="00C00EB0"/>
    <w:rsid w:val="00C07AAC"/>
    <w:rsid w:val="00C77F40"/>
    <w:rsid w:val="00CC23F0"/>
    <w:rsid w:val="00CE3307"/>
    <w:rsid w:val="00CF7D42"/>
    <w:rsid w:val="00D14F2D"/>
    <w:rsid w:val="00D20A55"/>
    <w:rsid w:val="00D341AC"/>
    <w:rsid w:val="00D549A1"/>
    <w:rsid w:val="00D671F6"/>
    <w:rsid w:val="00D74B1F"/>
    <w:rsid w:val="00DA56DB"/>
    <w:rsid w:val="00DB5F68"/>
    <w:rsid w:val="00DC41DF"/>
    <w:rsid w:val="00DE3880"/>
    <w:rsid w:val="00E27446"/>
    <w:rsid w:val="00E36295"/>
    <w:rsid w:val="00E71361"/>
    <w:rsid w:val="00E71ADC"/>
    <w:rsid w:val="00E8382A"/>
    <w:rsid w:val="00E95EBD"/>
    <w:rsid w:val="00EB54F8"/>
    <w:rsid w:val="00EC19ED"/>
    <w:rsid w:val="00EE2076"/>
    <w:rsid w:val="00EE493A"/>
    <w:rsid w:val="00EE5DBF"/>
    <w:rsid w:val="00EF01EE"/>
    <w:rsid w:val="00EF5CAB"/>
    <w:rsid w:val="00F111B0"/>
    <w:rsid w:val="00F21F59"/>
    <w:rsid w:val="00F37033"/>
    <w:rsid w:val="00F76B17"/>
    <w:rsid w:val="00F859D8"/>
    <w:rsid w:val="00F91EEE"/>
    <w:rsid w:val="00FB5F1E"/>
    <w:rsid w:val="00FC2DA8"/>
    <w:rsid w:val="00FD1DAF"/>
    <w:rsid w:val="00FF13DE"/>
    <w:rsid w:val="00FF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4D16B5"/>
  <w15:chartTrackingRefBased/>
  <w15:docId w15:val="{BB4A1576-4003-469E-AA6D-59D77C77B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0F0"/>
    <w:pPr>
      <w:spacing w:after="0" w:line="260" w:lineRule="exact"/>
      <w:ind w:left="794"/>
    </w:pPr>
    <w:rPr>
      <w:color w:val="202334" w:themeColor="text1"/>
      <w:sz w:val="18"/>
    </w:rPr>
  </w:style>
  <w:style w:type="paragraph" w:styleId="Heading1">
    <w:name w:val="heading 1"/>
    <w:basedOn w:val="Title"/>
    <w:next w:val="Normal"/>
    <w:link w:val="Heading1Char"/>
    <w:uiPriority w:val="9"/>
    <w:qFormat/>
    <w:rsid w:val="00DE388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3880"/>
    <w:pPr>
      <w:keepNext/>
      <w:keepLines/>
      <w:spacing w:after="160" w:line="520" w:lineRule="exact"/>
      <w:ind w:left="0"/>
      <w:outlineLvl w:val="1"/>
    </w:pPr>
    <w:rPr>
      <w:rFonts w:asciiTheme="majorHAnsi" w:eastAsiaTheme="majorEastAsia" w:hAnsiTheme="majorHAnsi" w:cstheme="majorBidi"/>
      <w:sz w:val="50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7D8F"/>
    <w:pPr>
      <w:spacing w:after="120" w:line="320" w:lineRule="exact"/>
      <w:outlineLvl w:val="2"/>
    </w:pPr>
    <w:rPr>
      <w:rFonts w:ascii="Kantumruy Pro SemiBold" w:hAnsi="Kantumruy Pro SemiBold" w:cs="Kantumruy Pro SemiBold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7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AB8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7706"/>
    <w:pPr>
      <w:keepNext/>
      <w:keepLines/>
      <w:spacing w:before="80" w:after="40"/>
      <w:outlineLvl w:val="4"/>
    </w:pPr>
    <w:rPr>
      <w:rFonts w:eastAsiaTheme="majorEastAsia" w:cstheme="majorBidi"/>
      <w:color w:val="00AB8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7706"/>
    <w:pPr>
      <w:keepNext/>
      <w:keepLines/>
      <w:spacing w:before="40"/>
      <w:outlineLvl w:val="5"/>
    </w:pPr>
    <w:rPr>
      <w:rFonts w:eastAsiaTheme="majorEastAsia" w:cstheme="majorBidi"/>
      <w:i/>
      <w:iCs/>
      <w:color w:val="586090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7706"/>
    <w:pPr>
      <w:keepNext/>
      <w:keepLines/>
      <w:spacing w:before="40"/>
      <w:outlineLvl w:val="6"/>
    </w:pPr>
    <w:rPr>
      <w:rFonts w:eastAsiaTheme="majorEastAsia" w:cstheme="majorBidi"/>
      <w:color w:val="586090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7706"/>
    <w:pPr>
      <w:keepNext/>
      <w:keepLines/>
      <w:outlineLvl w:val="7"/>
    </w:pPr>
    <w:rPr>
      <w:rFonts w:eastAsiaTheme="majorEastAsia" w:cstheme="majorBidi"/>
      <w:i/>
      <w:iCs/>
      <w:color w:val="383E5C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7706"/>
    <w:pPr>
      <w:keepNext/>
      <w:keepLines/>
      <w:outlineLvl w:val="8"/>
    </w:pPr>
    <w:rPr>
      <w:rFonts w:eastAsiaTheme="majorEastAsia" w:cstheme="majorBidi"/>
      <w:color w:val="383E5C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3880"/>
    <w:rPr>
      <w:rFonts w:asciiTheme="majorHAnsi" w:eastAsiaTheme="majorEastAsia" w:hAnsiTheme="majorHAnsi" w:cstheme="majorBidi"/>
      <w:noProof/>
      <w:color w:val="202334" w:themeColor="text1"/>
      <w:spacing w:val="-10"/>
      <w:kern w:val="28"/>
      <w:sz w:val="92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DE3880"/>
    <w:rPr>
      <w:rFonts w:asciiTheme="majorHAnsi" w:eastAsiaTheme="majorEastAsia" w:hAnsiTheme="majorHAnsi" w:cstheme="majorBidi"/>
      <w:color w:val="202334" w:themeColor="text1"/>
      <w:sz w:val="50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37D8F"/>
    <w:rPr>
      <w:rFonts w:ascii="Kantumruy Pro SemiBold" w:hAnsi="Kantumruy Pro SemiBold" w:cs="Kantumruy Pro SemiBold"/>
      <w:color w:val="202334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7706"/>
    <w:rPr>
      <w:rFonts w:eastAsiaTheme="majorEastAsia" w:cstheme="majorBidi"/>
      <w:i/>
      <w:iCs/>
      <w:color w:val="00AB8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7706"/>
    <w:rPr>
      <w:rFonts w:eastAsiaTheme="majorEastAsia" w:cstheme="majorBidi"/>
      <w:color w:val="00AB8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7706"/>
    <w:rPr>
      <w:rFonts w:eastAsiaTheme="majorEastAsia" w:cstheme="majorBidi"/>
      <w:i/>
      <w:iCs/>
      <w:color w:val="586090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7706"/>
    <w:rPr>
      <w:rFonts w:eastAsiaTheme="majorEastAsia" w:cstheme="majorBidi"/>
      <w:color w:val="586090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7706"/>
    <w:rPr>
      <w:rFonts w:eastAsiaTheme="majorEastAsia" w:cstheme="majorBidi"/>
      <w:i/>
      <w:iCs/>
      <w:color w:val="383E5C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7706"/>
    <w:rPr>
      <w:rFonts w:eastAsiaTheme="majorEastAsia" w:cstheme="majorBidi"/>
      <w:color w:val="383E5C" w:themeColor="text1" w:themeTint="D8"/>
    </w:rPr>
  </w:style>
  <w:style w:type="paragraph" w:styleId="Title">
    <w:name w:val="Title"/>
    <w:basedOn w:val="Normal"/>
    <w:next w:val="Subtitle"/>
    <w:link w:val="TitleChar"/>
    <w:uiPriority w:val="10"/>
    <w:qFormat/>
    <w:rsid w:val="00437D8F"/>
    <w:pPr>
      <w:spacing w:before="320" w:after="240" w:line="1000" w:lineRule="exact"/>
      <w:ind w:left="0"/>
      <w:contextualSpacing/>
      <w:outlineLvl w:val="0"/>
    </w:pPr>
    <w:rPr>
      <w:rFonts w:asciiTheme="majorHAnsi" w:eastAsiaTheme="majorEastAsia" w:hAnsiTheme="majorHAnsi" w:cstheme="majorBidi"/>
      <w:noProof/>
      <w:spacing w:val="-10"/>
      <w:kern w:val="28"/>
      <w:sz w:val="9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D8F"/>
    <w:rPr>
      <w:rFonts w:asciiTheme="majorHAnsi" w:eastAsiaTheme="majorEastAsia" w:hAnsiTheme="majorHAnsi" w:cstheme="majorBidi"/>
      <w:noProof/>
      <w:color w:val="202334" w:themeColor="text1"/>
      <w:spacing w:val="-10"/>
      <w:kern w:val="28"/>
      <w:sz w:val="92"/>
      <w:szCs w:val="56"/>
    </w:rPr>
  </w:style>
  <w:style w:type="paragraph" w:styleId="Subtitle">
    <w:name w:val="Subtitle"/>
    <w:next w:val="Normal"/>
    <w:link w:val="SubtitleChar"/>
    <w:uiPriority w:val="11"/>
    <w:qFormat/>
    <w:rsid w:val="00CE3307"/>
    <w:pPr>
      <w:numPr>
        <w:ilvl w:val="1"/>
      </w:numPr>
      <w:spacing w:after="560" w:line="480" w:lineRule="exact"/>
    </w:pPr>
    <w:rPr>
      <w:rFonts w:eastAsiaTheme="majorEastAsia" w:cstheme="majorBidi"/>
      <w:color w:val="202334" w:themeColor="text1"/>
      <w:spacing w:val="15"/>
      <w:sz w:val="40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3307"/>
    <w:rPr>
      <w:rFonts w:eastAsiaTheme="majorEastAsia" w:cstheme="majorBidi"/>
      <w:color w:val="202334" w:themeColor="text1"/>
      <w:spacing w:val="15"/>
      <w:sz w:val="40"/>
      <w:szCs w:val="28"/>
    </w:rPr>
  </w:style>
  <w:style w:type="paragraph" w:styleId="Quote">
    <w:name w:val="Quote"/>
    <w:basedOn w:val="Normal"/>
    <w:next w:val="Normal"/>
    <w:link w:val="QuoteChar"/>
    <w:uiPriority w:val="29"/>
    <w:rsid w:val="00F21F59"/>
    <w:pPr>
      <w:ind w:left="0"/>
    </w:pPr>
    <w:rPr>
      <w:rFonts w:ascii="Kantumruy Pro SemiBold" w:hAnsi="Kantumruy Pro SemiBold"/>
      <w:iCs/>
    </w:rPr>
  </w:style>
  <w:style w:type="character" w:customStyle="1" w:styleId="QuoteChar">
    <w:name w:val="Quote Char"/>
    <w:basedOn w:val="DefaultParagraphFont"/>
    <w:link w:val="Quote"/>
    <w:uiPriority w:val="29"/>
    <w:rsid w:val="00F21F59"/>
    <w:rPr>
      <w:rFonts w:ascii="Kantumruy Pro SemiBold" w:hAnsi="Kantumruy Pro SemiBold"/>
      <w:iCs/>
      <w:color w:val="202334" w:themeColor="text1"/>
      <w:sz w:val="18"/>
    </w:rPr>
  </w:style>
  <w:style w:type="paragraph" w:styleId="ListParagraph">
    <w:name w:val="List Paragraph"/>
    <w:basedOn w:val="Normal"/>
    <w:uiPriority w:val="34"/>
    <w:qFormat/>
    <w:rsid w:val="00B01615"/>
    <w:pPr>
      <w:numPr>
        <w:numId w:val="5"/>
      </w:numPr>
      <w:contextualSpacing/>
    </w:pPr>
    <w:rPr>
      <w:noProof/>
    </w:rPr>
  </w:style>
  <w:style w:type="paragraph" w:customStyle="1" w:styleId="Autorinnen">
    <w:name w:val="Autor:innen"/>
    <w:basedOn w:val="Normal"/>
    <w:next w:val="Normal"/>
    <w:rsid w:val="00E71361"/>
    <w:pPr>
      <w:spacing w:line="288" w:lineRule="exact"/>
      <w:ind w:left="0"/>
    </w:pPr>
    <w:rPr>
      <w:rFonts w:ascii="Kantumruy Pro SemiBold" w:hAnsi="Kantumruy Pro SemiBold" w:cs="Kantumruy Pro SemiBold"/>
      <w:noProof/>
      <w:sz w:val="24"/>
      <w:szCs w:val="24"/>
    </w:rPr>
  </w:style>
  <w:style w:type="paragraph" w:customStyle="1" w:styleId="Teaser">
    <w:name w:val="Teaser"/>
    <w:basedOn w:val="Normal"/>
    <w:next w:val="Normal"/>
    <w:qFormat/>
    <w:rsid w:val="00DE3880"/>
    <w:rPr>
      <w:rFonts w:ascii="Kantumruy Pro Medium" w:hAnsi="Kantumruy Pro Medium"/>
      <w:i/>
    </w:rPr>
  </w:style>
  <w:style w:type="paragraph" w:customStyle="1" w:styleId="Synthese">
    <w:name w:val="Synthese"/>
    <w:basedOn w:val="Normal"/>
    <w:next w:val="Normal"/>
    <w:qFormat/>
    <w:rsid w:val="00F91EEE"/>
    <w:pPr>
      <w:spacing w:line="320" w:lineRule="exact"/>
    </w:pPr>
    <w:rPr>
      <w:sz w:val="24"/>
      <w:szCs w:val="24"/>
    </w:rPr>
  </w:style>
  <w:style w:type="paragraph" w:customStyle="1" w:styleId="HeadlineInfobox">
    <w:name w:val="Headline Infobox"/>
    <w:basedOn w:val="Normal"/>
    <w:rsid w:val="0005375D"/>
    <w:pPr>
      <w:spacing w:line="280" w:lineRule="exact"/>
      <w:ind w:left="0"/>
    </w:pPr>
    <w:rPr>
      <w:rFonts w:ascii="Kantumruy Pro SemiBold" w:hAnsi="Kantumruy Pro SemiBold" w:cs="Kantumruy Pro SemiBold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706"/>
  </w:style>
  <w:style w:type="paragraph" w:styleId="Footer">
    <w:name w:val="footer"/>
    <w:basedOn w:val="Normal"/>
    <w:link w:val="FooterChar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7706"/>
  </w:style>
  <w:style w:type="paragraph" w:customStyle="1" w:styleId="StandardEinzug">
    <w:name w:val="Standard Einzug"/>
    <w:basedOn w:val="Normal"/>
    <w:next w:val="Normal"/>
    <w:qFormat/>
    <w:rsid w:val="00425DF3"/>
    <w:pPr>
      <w:ind w:left="737"/>
    </w:pPr>
    <w:rPr>
      <w:noProof/>
    </w:rPr>
  </w:style>
  <w:style w:type="paragraph" w:customStyle="1" w:styleId="StandardBold">
    <w:name w:val="Standard Bold"/>
    <w:basedOn w:val="Normal"/>
    <w:qFormat/>
    <w:rsid w:val="00425DF3"/>
    <w:rPr>
      <w:rFonts w:ascii="Kantumruy Pro SemiBold" w:hAnsi="Kantumruy Pro SemiBold"/>
    </w:rPr>
  </w:style>
  <w:style w:type="character" w:styleId="Strong">
    <w:name w:val="Strong"/>
    <w:basedOn w:val="DefaultParagraphFont"/>
    <w:uiPriority w:val="22"/>
    <w:qFormat/>
    <w:rsid w:val="00425DF3"/>
    <w:rPr>
      <w:rFonts w:ascii="Kantumruy Pro SemiBold" w:hAnsi="Kantumruy Pro SemiBold"/>
      <w:b w:val="0"/>
      <w:bCs/>
    </w:rPr>
  </w:style>
  <w:style w:type="character" w:styleId="PlaceholderText">
    <w:name w:val="Placeholder Text"/>
    <w:basedOn w:val="DefaultParagraphFont"/>
    <w:uiPriority w:val="99"/>
    <w:semiHidden/>
    <w:rsid w:val="00BB4A0B"/>
    <w:rPr>
      <w:color w:val="666666"/>
    </w:rPr>
  </w:style>
  <w:style w:type="table" w:styleId="TableGrid">
    <w:name w:val="Table Grid"/>
    <w:basedOn w:val="TableNormal"/>
    <w:uiPriority w:val="39"/>
    <w:rsid w:val="00863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rker">
    <w:name w:val="Marker"/>
    <w:basedOn w:val="Normal"/>
    <w:next w:val="Normal"/>
    <w:rsid w:val="00823FC0"/>
    <w:rPr>
      <w:rFonts w:ascii="Kantumruy Pro Medium" w:hAnsi="Kantumruy Pro Medium" w:cs="Kantumruy Pro Medium"/>
      <w:color w:val="FFFFFF" w:themeColor="background1"/>
      <w:sz w:val="24"/>
      <w:szCs w:val="24"/>
    </w:rPr>
  </w:style>
  <w:style w:type="paragraph" w:styleId="NoSpacing">
    <w:name w:val="No Spacing"/>
    <w:link w:val="NoSpacingChar"/>
    <w:uiPriority w:val="1"/>
    <w:qFormat/>
    <w:rsid w:val="00385B06"/>
    <w:pPr>
      <w:spacing w:after="0" w:line="240" w:lineRule="auto"/>
    </w:pPr>
    <w:rPr>
      <w:rFonts w:eastAsiaTheme="minorEastAsia"/>
      <w:kern w:val="0"/>
      <w:lang w:eastAsia="de-DE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385B06"/>
    <w:rPr>
      <w:rFonts w:eastAsiaTheme="minorEastAsia"/>
      <w:kern w:val="0"/>
      <w:lang w:eastAsia="de-D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22472"/>
    <w:pPr>
      <w:spacing w:line="200" w:lineRule="exact"/>
    </w:pPr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2472"/>
    <w:rPr>
      <w:color w:val="202334" w:themeColor="text1"/>
      <w:sz w:val="14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22472"/>
    <w:rPr>
      <w:vertAlign w:val="superscript"/>
    </w:rPr>
  </w:style>
  <w:style w:type="paragraph" w:customStyle="1" w:styleId="Nummerierung">
    <w:name w:val="Nummerierung"/>
    <w:basedOn w:val="ListParagraph"/>
    <w:qFormat/>
    <w:rsid w:val="00691E24"/>
    <w:pPr>
      <w:numPr>
        <w:numId w:val="1"/>
      </w:numPr>
      <w:ind w:left="1151" w:hanging="357"/>
    </w:pPr>
  </w:style>
  <w:style w:type="paragraph" w:styleId="TOC1">
    <w:name w:val="toc 1"/>
    <w:basedOn w:val="Normal"/>
    <w:next w:val="Normal"/>
    <w:autoRedefine/>
    <w:uiPriority w:val="39"/>
    <w:unhideWhenUsed/>
    <w:rsid w:val="00C00EB0"/>
    <w:pPr>
      <w:spacing w:after="340" w:line="400" w:lineRule="exact"/>
    </w:pPr>
    <w:rPr>
      <w:rFonts w:ascii="Kantumruy Pro SemiBold" w:hAnsi="Kantumruy Pro SemiBold"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C00EB0"/>
    <w:pPr>
      <w:spacing w:after="284" w:line="320" w:lineRule="exact"/>
    </w:pPr>
    <w:rPr>
      <w:rFonts w:ascii="Kantumruy Pro SemiBold" w:hAnsi="Kantumruy Pro SemiBold"/>
      <w:sz w:val="28"/>
    </w:rPr>
  </w:style>
  <w:style w:type="paragraph" w:styleId="TOC3">
    <w:name w:val="toc 3"/>
    <w:basedOn w:val="Normal"/>
    <w:next w:val="Normal"/>
    <w:autoRedefine/>
    <w:uiPriority w:val="39"/>
    <w:unhideWhenUsed/>
    <w:rsid w:val="00C00EB0"/>
    <w:pPr>
      <w:spacing w:after="227" w:line="280" w:lineRule="exact"/>
      <w:ind w:left="1276"/>
    </w:pPr>
    <w:rPr>
      <w:sz w:val="24"/>
    </w:rPr>
  </w:style>
  <w:style w:type="character" w:styleId="Hyperlink">
    <w:name w:val="Hyperlink"/>
    <w:basedOn w:val="DefaultParagraphFont"/>
    <w:uiPriority w:val="99"/>
    <w:unhideWhenUsed/>
    <w:rsid w:val="00C00EB0"/>
    <w:rPr>
      <w:color w:val="FF3859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440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40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40D8"/>
    <w:rPr>
      <w:color w:val="202334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40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40D8"/>
    <w:rPr>
      <w:b/>
      <w:bCs/>
      <w:color w:val="202334" w:themeColor="text1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E207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F5CAB"/>
    <w:rPr>
      <w:color w:val="B4E0E8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sso.uni-muenster.de/ProVision/video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vsso.uni-muenster.de/ProVision/vide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sso.uni-muenster.de/ProVision/video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ren\Uni\OneDrive%20-%20Universit&#228;t%20Potsdam\Dirk%20Richter's%20files%20-%20250811_Unterrichtsgespraeche_VR_Lehrkr&#228;ftefortbildungen_gestalten\20241009-LD-Wordvorlage-MINT.dotx" TargetMode="External"/></Relationships>
</file>

<file path=word/theme/theme1.xml><?xml version="1.0" encoding="utf-8"?>
<a:theme xmlns:a="http://schemas.openxmlformats.org/drawingml/2006/main" name="Office">
  <a:themeElements>
    <a:clrScheme name="Lernen Digital">
      <a:dk1>
        <a:srgbClr val="202334"/>
      </a:dk1>
      <a:lt1>
        <a:sysClr val="window" lastClr="FFFFFF"/>
      </a:lt1>
      <a:dk2>
        <a:srgbClr val="000000"/>
      </a:dk2>
      <a:lt2>
        <a:srgbClr val="E8E8E8"/>
      </a:lt2>
      <a:accent1>
        <a:srgbClr val="00E5B6"/>
      </a:accent1>
      <a:accent2>
        <a:srgbClr val="FF3859"/>
      </a:accent2>
      <a:accent3>
        <a:srgbClr val="FF98FF"/>
      </a:accent3>
      <a:accent4>
        <a:srgbClr val="00B3FF"/>
      </a:accent4>
      <a:accent5>
        <a:srgbClr val="B4E0E8"/>
      </a:accent5>
      <a:accent6>
        <a:srgbClr val="202334"/>
      </a:accent6>
      <a:hlink>
        <a:srgbClr val="FF3859"/>
      </a:hlink>
      <a:folHlink>
        <a:srgbClr val="B4E0E8"/>
      </a:folHlink>
    </a:clrScheme>
    <a:fontScheme name="Lernen Digital">
      <a:majorFont>
        <a:latin typeface="Kantumruy Pro"/>
        <a:ea typeface=""/>
        <a:cs typeface=""/>
      </a:majorFont>
      <a:minorFont>
        <a:latin typeface="Kantumruy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8B525-AB7E-4DA9-98CF-0578F62F1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C:\Users\loren\Uni\OneDrive - Universität Potsdam\Dirk Richter's files - 250811_Unterrichtsgespraeche_VR_Lehrkräftefortbildungen_gestalten\20241009-LD-Wordvorlage-MINT.dotx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 kiessig</dc:creator>
  <cp:keywords/>
  <dc:description/>
  <cp:lastModifiedBy>Eejain Huang</cp:lastModifiedBy>
  <cp:revision>7</cp:revision>
  <cp:lastPrinted>2024-09-17T09:28:00Z</cp:lastPrinted>
  <dcterms:created xsi:type="dcterms:W3CDTF">2025-08-28T09:34:00Z</dcterms:created>
  <dcterms:modified xsi:type="dcterms:W3CDTF">2025-09-30T11:20:00Z</dcterms:modified>
</cp:coreProperties>
</file>